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50371" w14:textId="14C93964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CHAMBRE</w:t>
      </w:r>
      <w:r w:rsidR="00B6458D">
        <w:rPr>
          <w:rFonts w:ascii="Times New Roman" w:eastAsia="Calibri" w:hAnsi="Times New Roman" w:cs="Times New Roman"/>
          <w:u w:val="single"/>
        </w:rPr>
        <w:t xml:space="preserve"> (CHAMBER)</w:t>
      </w:r>
      <w:r>
        <w:rPr>
          <w:rFonts w:ascii="Times New Roman" w:eastAsia="Calibri" w:hAnsi="Times New Roman" w:cs="Times New Roman"/>
        </w:rPr>
        <w:t xml:space="preserve">       (fl.1484)</w:t>
      </w:r>
    </w:p>
    <w:p w14:paraId="64B1FFF5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London. Cutler.</w:t>
      </w:r>
    </w:p>
    <w:p w14:paraId="1BB5483A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14A093F8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6F593BBA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made a plaint of debt against Alan Braytofte Vicar of Tonbridge(q.v.),</w:t>
      </w:r>
    </w:p>
    <w:p w14:paraId="4D5535F9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Thomas Harryson of London, pewterer(q.v.), and William George of</w:t>
      </w:r>
    </w:p>
    <w:p w14:paraId="59045E68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Guildford, Surrey(q.v.).</w:t>
      </w:r>
    </w:p>
    <w:p w14:paraId="17A6AA87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14:paraId="6FE8C259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made a plaint of debt against Alan Braytofte Vicar of Tonbridge(q.v.),</w:t>
      </w:r>
    </w:p>
    <w:p w14:paraId="4F74D135" w14:textId="70A1972E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</w:t>
      </w:r>
      <w:r>
        <w:rPr>
          <w:rFonts w:ascii="Times New Roman" w:eastAsia="Calibri" w:hAnsi="Times New Roman" w:cs="Times New Roman"/>
        </w:rPr>
        <w:tab/>
        <w:t>and William George of Guildford, Surrey(q.v.).   (ibid.)</w:t>
      </w:r>
    </w:p>
    <w:p w14:paraId="4837D5CA" w14:textId="77777777" w:rsidR="00B6458D" w:rsidRDefault="00B6458D" w:rsidP="00B6458D">
      <w:pPr>
        <w:pStyle w:val="NoSpacing"/>
      </w:pPr>
      <w:r>
        <w:tab/>
        <w:t>1485</w:t>
      </w:r>
      <w:r>
        <w:tab/>
        <w:t>He took on an apprentice, William Sybson(q.v.).</w:t>
      </w:r>
    </w:p>
    <w:p w14:paraId="4F8AC847" w14:textId="707C97A8" w:rsidR="005B75A4" w:rsidRDefault="00B6458D" w:rsidP="00B6458D">
      <w:pPr>
        <w:pStyle w:val="NoSpacing"/>
        <w:rPr>
          <w:rFonts w:eastAsia="Calibri"/>
        </w:rPr>
      </w:pPr>
      <w:r>
        <w:tab/>
      </w:r>
      <w:r>
        <w:tab/>
      </w:r>
      <w:r w:rsidRPr="00A3322F">
        <w:t>(London Apprenticeship Abstracts 1442-1850)</w:t>
      </w:r>
    </w:p>
    <w:p w14:paraId="1A322675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10FA281B" w14:textId="77777777" w:rsidR="005B75A4" w:rsidRDefault="005B75A4" w:rsidP="005B75A4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14:paraId="475BF9FF" w14:textId="76D3083B" w:rsidR="006B2F86" w:rsidRDefault="005B75A4" w:rsidP="00B6458D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 June 2017</w:t>
      </w:r>
    </w:p>
    <w:p w14:paraId="18EFB78C" w14:textId="4D820224" w:rsidR="00B6458D" w:rsidRPr="00E71FC3" w:rsidRDefault="00B6458D" w:rsidP="00B6458D">
      <w:pPr>
        <w:tabs>
          <w:tab w:val="left" w:pos="720"/>
        </w:tabs>
      </w:pPr>
      <w:r>
        <w:rPr>
          <w:rFonts w:ascii="Times New Roman" w:eastAsia="Calibri" w:hAnsi="Times New Roman" w:cs="Times New Roman"/>
        </w:rPr>
        <w:t>4 August 2022</w:t>
      </w:r>
    </w:p>
    <w:sectPr w:rsidR="00B6458D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4FF15" w14:textId="77777777" w:rsidR="005B75A4" w:rsidRDefault="005B75A4" w:rsidP="00E71FC3">
      <w:r>
        <w:separator/>
      </w:r>
    </w:p>
  </w:endnote>
  <w:endnote w:type="continuationSeparator" w:id="0">
    <w:p w14:paraId="0A58132B" w14:textId="77777777" w:rsidR="005B75A4" w:rsidRDefault="005B75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71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27704" w14:textId="77777777" w:rsidR="005B75A4" w:rsidRDefault="005B75A4" w:rsidP="00E71FC3">
      <w:r>
        <w:separator/>
      </w:r>
    </w:p>
  </w:footnote>
  <w:footnote w:type="continuationSeparator" w:id="0">
    <w:p w14:paraId="685A96C3" w14:textId="77777777" w:rsidR="005B75A4" w:rsidRDefault="005B75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5A4"/>
    <w:rsid w:val="001A7C09"/>
    <w:rsid w:val="00577BD5"/>
    <w:rsid w:val="005B75A4"/>
    <w:rsid w:val="00656CBA"/>
    <w:rsid w:val="006A1F77"/>
    <w:rsid w:val="00733BE7"/>
    <w:rsid w:val="00AB52E8"/>
    <w:rsid w:val="00B16D3F"/>
    <w:rsid w:val="00B6458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0F99D"/>
  <w15:chartTrackingRefBased/>
  <w15:docId w15:val="{2AFFD528-83BB-4621-8668-609088E3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5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2017-06-07T20:48:00Z</dcterms:created>
  <dcterms:modified xsi:type="dcterms:W3CDTF">2022-08-04T08:33:00Z</dcterms:modified>
</cp:coreProperties>
</file>